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161" w:rsidRPr="00950D8E" w:rsidRDefault="000F4161" w:rsidP="00541540">
      <w:pPr>
        <w:jc w:val="center"/>
        <w:rPr>
          <w:rFonts w:cs="Calibri"/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6" type="#_x0000_t75" style="position:absolute;left:0;text-align:left;margin-left:-17.25pt;margin-top:-9.65pt;width:52.3pt;height:52.3pt;z-index:251653120;visibility:visible">
            <v:imagedata r:id="rId5" o:title=""/>
          </v:shape>
        </w:pict>
      </w:r>
      <w:r>
        <w:rPr>
          <w:noProof/>
          <w:lang w:eastAsia="tr-TR"/>
        </w:rPr>
        <w:pict>
          <v:shape id="Resim 7" o:spid="_x0000_s1027" type="#_x0000_t75" style="position:absolute;left:0;text-align:left;margin-left:430.3pt;margin-top:-9.65pt;width:52.3pt;height:52.3pt;z-index:251651072;visibility:visible">
            <v:imagedata r:id="rId6" o:title="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-28.75pt;margin-top:-13pt;width:520.95pt;height:59.05pt;z-index:-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">
            <v:textbox>
              <w:txbxContent>
                <w:p w:rsidR="000F4161" w:rsidRDefault="000F4161"/>
              </w:txbxContent>
            </v:textbox>
          </v:shape>
        </w:pict>
      </w:r>
      <w:r w:rsidRPr="00950D8E">
        <w:rPr>
          <w:rFonts w:cs="Calibri"/>
          <w:b/>
        </w:rPr>
        <w:t>201</w:t>
      </w:r>
      <w:r>
        <w:rPr>
          <w:rFonts w:cs="Calibri"/>
          <w:b/>
        </w:rPr>
        <w:t>..-201..</w:t>
      </w:r>
      <w:r w:rsidRPr="00950D8E">
        <w:rPr>
          <w:rFonts w:cs="Calibri"/>
          <w:b/>
        </w:rPr>
        <w:t xml:space="preserve"> Eğitim Öğretim Yılı </w:t>
      </w:r>
      <w:r>
        <w:rPr>
          <w:rFonts w:cs="Calibri"/>
          <w:b/>
        </w:rPr>
        <w:t>…………</w:t>
      </w:r>
      <w:r w:rsidRPr="00950D8E">
        <w:rPr>
          <w:rFonts w:cs="Calibri"/>
          <w:b/>
        </w:rPr>
        <w:t xml:space="preserve"> Orta Okulu</w:t>
      </w:r>
    </w:p>
    <w:p w:rsidR="000F4161" w:rsidRPr="00950D8E" w:rsidRDefault="000F4161" w:rsidP="00DA53DC">
      <w:pPr>
        <w:jc w:val="center"/>
        <w:rPr>
          <w:rFonts w:cs="Calibri"/>
          <w:b/>
        </w:rPr>
      </w:pPr>
      <w:r>
        <w:rPr>
          <w:noProof/>
          <w:lang w:eastAsia="tr-TR"/>
        </w:rPr>
        <w:pict>
          <v:shape id="Resim 8" o:spid="_x0000_s1029" type="#_x0000_t75" style="position:absolute;left:0;text-align:left;margin-left:213.4pt;margin-top:25.4pt;width:42.75pt;height:39pt;z-index:251652096;visibility:visible">
            <v:imagedata r:id="rId7" o:title=""/>
          </v:shape>
        </w:pict>
      </w:r>
      <w:r>
        <w:rPr>
          <w:rFonts w:cs="Calibri"/>
          <w:b/>
        </w:rPr>
        <w:t>Bilim Uygulamaları Dersi</w:t>
      </w:r>
      <w:r w:rsidRPr="00950D8E">
        <w:rPr>
          <w:rFonts w:cs="Calibri"/>
          <w:b/>
        </w:rPr>
        <w:t xml:space="preserve"> I. Dönem I. Sınav</w:t>
      </w:r>
    </w:p>
    <w:p w:rsidR="000F4161" w:rsidRPr="00950D8E" w:rsidRDefault="000F4161" w:rsidP="00AD631C">
      <w:pPr>
        <w:tabs>
          <w:tab w:val="left" w:pos="708"/>
          <w:tab w:val="left" w:pos="1416"/>
          <w:tab w:val="left" w:pos="6752"/>
        </w:tabs>
        <w:spacing w:after="0" w:line="240" w:lineRule="auto"/>
        <w:rPr>
          <w:rFonts w:cs="Calibri"/>
        </w:rPr>
      </w:pPr>
      <w:r w:rsidRPr="00950D8E">
        <w:rPr>
          <w:rFonts w:cs="Calibri"/>
        </w:rPr>
        <w:t>Adı Soyadı:</w:t>
      </w:r>
      <w:r w:rsidRPr="00950D8E">
        <w:rPr>
          <w:rFonts w:cs="Calibri"/>
        </w:rPr>
        <w:tab/>
      </w:r>
      <w:r w:rsidRPr="00950D8E">
        <w:rPr>
          <w:rFonts w:cs="Calibri"/>
        </w:rPr>
        <w:tab/>
        <w:t>Notu:</w:t>
      </w:r>
    </w:p>
    <w:p w:rsidR="000F4161" w:rsidRPr="00950D8E" w:rsidRDefault="000F4161" w:rsidP="00541540">
      <w:pPr>
        <w:spacing w:after="0" w:line="240" w:lineRule="auto"/>
        <w:rPr>
          <w:rFonts w:cs="Calibri"/>
        </w:rPr>
      </w:pPr>
      <w:r w:rsidRPr="00950D8E">
        <w:rPr>
          <w:rFonts w:cs="Calibri"/>
        </w:rPr>
        <w:t>No:</w:t>
      </w:r>
      <w:r w:rsidRPr="00950D8E">
        <w:rPr>
          <w:rFonts w:cs="Calibri"/>
        </w:rPr>
        <w:tab/>
      </w:r>
      <w:r w:rsidRPr="00950D8E">
        <w:rPr>
          <w:rFonts w:cs="Calibri"/>
        </w:rPr>
        <w:tab/>
      </w:r>
    </w:p>
    <w:p w:rsidR="000F4161" w:rsidRPr="00950D8E" w:rsidRDefault="000F4161" w:rsidP="00541540">
      <w:pPr>
        <w:rPr>
          <w:rFonts w:cs="Calibri"/>
        </w:rPr>
      </w:pPr>
    </w:p>
    <w:p w:rsidR="000F4161" w:rsidRPr="00950D8E" w:rsidRDefault="000F4161" w:rsidP="00541540">
      <w:pPr>
        <w:rPr>
          <w:rFonts w:cs="Calibri"/>
        </w:rPr>
        <w:sectPr w:rsidR="000F4161" w:rsidRPr="00950D8E" w:rsidSect="00541540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0F4161" w:rsidRDefault="000F4161" w:rsidP="00281E95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>
        <w:rPr>
          <w:rFonts w:cs="Calibri"/>
        </w:rPr>
        <w:t>Aşağıda ki iç salgı sistemine ait yapı ve hormonları (salgı) yazınız. (12 puan)</w:t>
      </w:r>
    </w:p>
    <w:p w:rsidR="000F4161" w:rsidRDefault="000F4161" w:rsidP="00281E95">
      <w:pPr>
        <w:jc w:val="both"/>
        <w:rPr>
          <w:rFonts w:cs="Calibri"/>
        </w:rPr>
      </w:pPr>
      <w:r>
        <w:rPr>
          <w:noProof/>
          <w:lang w:eastAsia="tr-TR"/>
        </w:rPr>
        <w:pict>
          <v:shape id="Resim 4" o:spid="_x0000_s1030" type="#_x0000_t75" alt="endocrine" style="position:absolute;left:0;text-align:left;margin-left:-30.55pt;margin-top:11.8pt;width:288.6pt;height:240pt;z-index:251656192;visibility:visible">
            <v:imagedata r:id="rId8" o:title=""/>
          </v:shape>
        </w:pict>
      </w: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Pr="00210A01" w:rsidRDefault="000F4161" w:rsidP="00210A01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>
        <w:rPr>
          <w:rFonts w:cs="Calibri"/>
        </w:rPr>
        <w:t>Aşağıda ki sistemin adını ve grafiklerde gösterilen bölümlerin adlarını yazınız? (10 puan)</w:t>
      </w:r>
    </w:p>
    <w:p w:rsidR="000F4161" w:rsidRDefault="000F4161" w:rsidP="00281E95">
      <w:pPr>
        <w:jc w:val="both"/>
        <w:rPr>
          <w:rFonts w:cs="Calibri"/>
        </w:rPr>
      </w:pPr>
      <w:r>
        <w:rPr>
          <w:noProof/>
          <w:lang w:eastAsia="tr-TR"/>
        </w:rPr>
        <w:pict>
          <v:group id="Grup 12" o:spid="_x0000_s1031" style="position:absolute;left:0;text-align:left;margin-left:-23.8pt;margin-top:.05pt;width:271.5pt;height:210pt;z-index:251657216" coordsize="34480,266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">
            <v:group id="Grup 11" o:spid="_x0000_s1032" style="position:absolute;width:34480;height:26670" coordsize="34480,26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Resim 3" o:spid="_x0000_s1033" type="#_x0000_t75" alt="02" style="position:absolute;left:9810;width:24670;height:266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PYbfCAAAA2gAAAA8AAABkcnMvZG93bnJldi54bWxEj9FqwkAURN8F/2G5gm+6SYUqqauIUChi&#10;pcZ+wDV7TYLZuyG7Tda/7xaEPg4zc4ZZb4NpRE+dqy0rSOcJCOLC6ppLBd+X99kKhPPIGhvLpOBB&#10;Drab8WiNmbYDn6nPfSkihF2GCirv20xKV1Rk0M1tSxy9m+0M+ii7UuoOhwg3jXxJkldpsOa4UGFL&#10;+4qKe/5jFORDvzxwul+mx6/75ylcD+F6QaWmk7B7A+Ep+P/ws/2hFSzg70q8AXLz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4j2G3wgAAANoAAAAPAAAAAAAAAAAAAAAAAJ8C&#10;AABkcnMvZG93bnJldi54bWxQSwUGAAAAAAQABAD3AAAAjgMAAAAA&#10;">
                <v:imagedata r:id="rId9" o:title=""/>
                <v:path arrowok="t"/>
              </v:shape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Satır Belirtme Çizgisi 2 5" o:spid="_x0000_s1034" type="#_x0000_t48" style="position:absolute;top:9810;width:7334;height:2382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MxocQA&#10;AADaAAAADwAAAGRycy9kb3ducmV2LnhtbESPQWvCQBSE74L/YXkFb2bTUJuauooUCga8mKb1+si+&#10;JsHs2zS7avrvu0LB4zAz3zCrzWg6caHBtZYVPEYxCOLK6pZrBeXH+/wFhPPIGjvLpOCXHGzW08kK&#10;M22vfKBL4WsRIOwyVNB432dSuqohgy6yPXHwvu1g0Ac51FIPeA1w08kkjp+lwZbDQoM9vTVUnYqz&#10;UZDaHJOv5DM/pmX9VP3sD8tTOSo1exi3ryA8jf4e/m/vtIIF3K6EG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DMaHEAAAA2gAAAA8AAAAAAAAAAAAAAAAAmAIAAGRycy9k&#10;b3ducmV2LnhtbFBLBQYAAAAABAAEAPUAAACJAwAAAAA=&#10;" adj="-12605,30348,-3039,12690,-397,8370" strokecolor="#f79646" strokeweight="2pt">
                <v:textbox>
                  <w:txbxContent>
                    <w:p w:rsidR="000F4161" w:rsidRDefault="000F4161" w:rsidP="00ED1CC6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  <v:shapetype id="_x0000_t49" coordsize="21600,21600" o:spt="49" adj="23400,24400,25200,21600,25200,4050,23400,4050" path="m@0@1l@2@3@4@5@6@7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  <v:f eqn="val #6"/>
                  <v:f eqn="val #7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  <v:h position="#6,#7"/>
                </v:handles>
                <o:callout v:ext="edit" type="threeSegment" on="t"/>
              </v:shapetype>
              <v:shape id="Satır Belirtme Çizgisi 3 6" o:spid="_x0000_s1035" type="#_x0000_t49" style="position:absolute;top:2667;width:6642;height:2190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yqMUA&#10;AADaAAAADwAAAGRycy9kb3ducmV2LnhtbESPQWvCQBSE74X+h+UVequbVA0SXYO2RHrpwUTw+sw+&#10;k2D2bchuNe2v7xYKHoeZ+YZZZaPpxJUG11pWEE8iEMSV1S3XCg5l/rIA4Tyyxs4yKfgmB9n68WGF&#10;qbY33tO18LUIEHYpKmi871MpXdWQQTexPXHwznYw6IMcaqkHvAW46eRrFCXSYMthocGe3hqqLsWX&#10;UVAcT9OffGFM/Dnf7t5nx3I+bUulnp/GzRKEp9Hfw//tD60g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YLKoxQAAANoAAAAPAAAAAAAAAAAAAAAAAJgCAABkcnMv&#10;ZG93bnJldi54bWxQSwUGAAAAAAQABAD1AAAAigMAAAAA&#10;" adj="-13327,-9435,-7792,-2265,-3600,,-251,10624" strokecolor="#f79646" strokeweight="2pt">
                <v:textbox>
                  <w:txbxContent>
                    <w:p w:rsidR="000F4161" w:rsidRDefault="000F4161" w:rsidP="00ED1CC6">
                      <w:pPr>
                        <w:jc w:val="center"/>
                      </w:pPr>
                    </w:p>
                  </w:txbxContent>
                </v:textbox>
              </v:shape>
            </v:group>
            <v:roundrect id="Yuvarlatılmış Dikdörtgen 9" o:spid="_x0000_s1036" style="position:absolute;top:18954;width:15621;height:63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h2cAA&#10;AADaAAAADwAAAGRycy9kb3ducmV2LnhtbESPwYrCQBBE78L+w9ALXkQnCopmHWVRRD2qC3ttMr1J&#10;2ExPyLQx/r0jCB6LqnpFLdedq1RLTSg9GxiPElDEmbcl5wZ+LrvhHFQQZIuVZzJwpwDr1Udvian1&#10;Nz5Re5ZcRQiHFA0UInWqdcgKchhGviaO3p9vHEqUTa5tg7cId5WeJMlMOyw5LhRY06ag7P98dQbC&#10;bzsZbGeix1PeJS3W++Nc2Jj+Z/f9BUqok3f41T5YAwt4Xok3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Hh2cAAAADaAAAADwAAAAAAAAAAAAAAAACYAgAAZHJzL2Rvd25y&#10;ZXYueG1sUEsFBgAAAAAEAAQA9QAAAIUDAAAAAA==&#10;" strokecolor="#f79646" strokeweight="2pt">
              <v:textbox>
                <w:txbxContent>
                  <w:p w:rsidR="000F4161" w:rsidRDefault="000F4161" w:rsidP="00ED1CC6">
                    <w:r>
                      <w:t>Sistemin Adı:</w:t>
                    </w:r>
                  </w:p>
                </w:txbxContent>
              </v:textbox>
            </v:roundrect>
          </v:group>
        </w:pict>
      </w: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ED1CC6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>
        <w:rPr>
          <w:rFonts w:cs="Calibri"/>
        </w:rPr>
        <w:t>Yukarıda ki sistemin sağlığını korumak için neler yapılmalıdır? (10 puan)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0F4161" w:rsidRDefault="000F4161" w:rsidP="00E26E7E">
      <w:pPr>
        <w:pStyle w:val="ListParagraph"/>
        <w:ind w:left="1080"/>
        <w:jc w:val="both"/>
        <w:rPr>
          <w:rFonts w:cs="Calibri"/>
        </w:rPr>
      </w:pPr>
    </w:p>
    <w:p w:rsidR="000F4161" w:rsidRPr="00ED1CC6" w:rsidRDefault="000F4161" w:rsidP="00E26E7E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>
        <w:rPr>
          <w:noProof/>
          <w:lang w:eastAsia="tr-TR"/>
        </w:rPr>
        <w:pict>
          <v:roundrect id="Yuvarlatılmış Dikdörtgen 14" o:spid="_x0000_s1037" style="position:absolute;left:0;text-align:left;margin-left:19.5pt;margin-top:34.65pt;width:211.3pt;height:27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" strokecolor="#f79646" strokeweight="2pt">
            <v:textbox>
              <w:txbxContent>
                <w:p w:rsidR="000F4161" w:rsidRDefault="000F4161" w:rsidP="00E26E7E">
                  <w:r>
                    <w:t>Sistemin Adı:</w:t>
                  </w:r>
                </w:p>
              </w:txbxContent>
            </v:textbox>
          </v:roundrect>
        </w:pict>
      </w:r>
      <w:r>
        <w:rPr>
          <w:rFonts w:cs="Calibri"/>
        </w:rPr>
        <w:t>Aşağıda ki sistemin adını ve yapılarının adlarını ilgili bölümlere yazınız? (10 puan)</w:t>
      </w:r>
    </w:p>
    <w:p w:rsidR="000F4161" w:rsidRDefault="000F4161" w:rsidP="00281E95">
      <w:pPr>
        <w:jc w:val="both"/>
        <w:rPr>
          <w:rFonts w:cs="Calibri"/>
        </w:rPr>
      </w:pPr>
      <w:r>
        <w:rPr>
          <w:noProof/>
          <w:lang w:eastAsia="tr-TR"/>
        </w:rPr>
        <w:pict>
          <v:shape id="Resim 13" o:spid="_x0000_s1038" type="#_x0000_t75" alt="sindirim-sistemi-resim" style="position:absolute;left:0;text-align:left;margin-left:9.75pt;margin-top:21.5pt;width:243.75pt;height:279.4pt;z-index:-251658240;visibility:visible">
            <v:imagedata r:id="rId10" o:title=""/>
          </v:shape>
        </w:pict>
      </w: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E26E7E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>
        <w:rPr>
          <w:rFonts w:cs="Calibri"/>
        </w:rPr>
        <w:t>Yukarıda ki sistemin sağlığını korumak için neler yapılmalıdır? (10 puan)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0F4161" w:rsidRDefault="000F4161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</w:p>
    <w:p w:rsidR="000F4161" w:rsidRPr="001F6124" w:rsidRDefault="000F4161" w:rsidP="001B0B47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 w:line="351" w:lineRule="atLeast"/>
        <w:jc w:val="both"/>
        <w:textAlignment w:val="bottom"/>
        <w:rPr>
          <w:rFonts w:ascii="Calibri" w:hAnsi="Calibri"/>
          <w:sz w:val="22"/>
        </w:rPr>
      </w:pPr>
      <w:r w:rsidRPr="001F6124">
        <w:rPr>
          <w:rFonts w:ascii="Calibri" w:hAnsi="Calibri"/>
          <w:sz w:val="22"/>
        </w:rPr>
        <w:t>Sağlık alanında kullanılan teknolojik ürünlere örnekler veriniz ve bunların hayatımızı nasıl kolaylaştırdığını, nasıl fayda sağladığını kısaca açıklayınız. (15 puan)</w:t>
      </w:r>
    </w:p>
    <w:p w:rsidR="000F4161" w:rsidRPr="00E26E7E" w:rsidRDefault="000F4161" w:rsidP="00E26E7E">
      <w:r>
        <w:t>1.</w:t>
      </w:r>
      <w:r w:rsidRPr="00E26E7E">
        <w:t xml:space="preserve"> </w:t>
      </w:r>
    </w:p>
    <w:p w:rsidR="000F4161" w:rsidRPr="00E26E7E" w:rsidRDefault="000F4161" w:rsidP="00E26E7E"/>
    <w:p w:rsidR="000F4161" w:rsidRPr="00E26E7E" w:rsidRDefault="000F4161" w:rsidP="00E26E7E"/>
    <w:p w:rsidR="000F4161" w:rsidRPr="00E26E7E" w:rsidRDefault="000F4161" w:rsidP="00E26E7E">
      <w:r>
        <w:t>2.</w:t>
      </w:r>
      <w:r w:rsidRPr="00E26E7E">
        <w:t xml:space="preserve"> </w:t>
      </w:r>
    </w:p>
    <w:p w:rsidR="000F4161" w:rsidRPr="00E26E7E" w:rsidRDefault="000F4161" w:rsidP="00E26E7E"/>
    <w:p w:rsidR="000F4161" w:rsidRPr="00E26E7E" w:rsidRDefault="000F4161" w:rsidP="00E26E7E"/>
    <w:p w:rsidR="000F4161" w:rsidRPr="00E26E7E" w:rsidRDefault="000F4161" w:rsidP="00E26E7E">
      <w:r>
        <w:rPr>
          <w:noProof/>
          <w:lang w:eastAsia="tr-TR"/>
        </w:rPr>
        <w:pict>
          <v:shape id="Resim 15" o:spid="_x0000_s1039" type="#_x0000_t75" style="position:absolute;margin-left:264.2pt;margin-top:17.2pt;width:106.5pt;height:101.35pt;z-index:251660288;visibility:visible">
            <v:imagedata r:id="rId11" o:title=""/>
          </v:shape>
        </w:pict>
      </w:r>
      <w:r>
        <w:t>3.</w:t>
      </w:r>
      <w:r w:rsidRPr="00E26E7E">
        <w:t xml:space="preserve"> </w:t>
      </w:r>
    </w:p>
    <w:p w:rsidR="000F4161" w:rsidRPr="00E26E7E" w:rsidRDefault="000F4161" w:rsidP="00E26E7E"/>
    <w:p w:rsidR="000F4161" w:rsidRPr="00E26E7E" w:rsidRDefault="000F4161" w:rsidP="00E26E7E"/>
    <w:p w:rsidR="000F4161" w:rsidRDefault="000F4161" w:rsidP="00E26E7E">
      <w:r>
        <w:t xml:space="preserve">4. </w:t>
      </w:r>
    </w:p>
    <w:p w:rsidR="000F4161" w:rsidRDefault="000F4161" w:rsidP="00E26E7E"/>
    <w:p w:rsidR="000F4161" w:rsidRDefault="000F4161" w:rsidP="00E26E7E"/>
    <w:p w:rsidR="000F4161" w:rsidRDefault="000F4161" w:rsidP="00E26E7E">
      <w:r>
        <w:t>5.</w:t>
      </w:r>
    </w:p>
    <w:p w:rsidR="000F4161" w:rsidRDefault="000F4161" w:rsidP="00E26E7E"/>
    <w:p w:rsidR="000F4161" w:rsidRDefault="000F4161" w:rsidP="00E26E7E"/>
    <w:p w:rsidR="000F4161" w:rsidRDefault="000F4161" w:rsidP="00E26E7E">
      <w:pPr>
        <w:pStyle w:val="ListParagraph"/>
        <w:numPr>
          <w:ilvl w:val="0"/>
          <w:numId w:val="2"/>
        </w:numPr>
      </w:pPr>
      <w:r>
        <w:t>Bilinçli ilaç nasıl kullanılmalıdır? 3 maddede örnek veriniz. (9 puan)</w:t>
      </w:r>
    </w:p>
    <w:p w:rsidR="000F4161" w:rsidRDefault="000F4161" w:rsidP="001B0B47">
      <w:r>
        <w:t>1.</w:t>
      </w:r>
    </w:p>
    <w:p w:rsidR="000F4161" w:rsidRDefault="000F4161" w:rsidP="001B0B47"/>
    <w:p w:rsidR="000F4161" w:rsidRDefault="000F4161" w:rsidP="001B0B47"/>
    <w:p w:rsidR="000F4161" w:rsidRDefault="000F4161" w:rsidP="001B0B47">
      <w:r>
        <w:t>2.</w:t>
      </w:r>
    </w:p>
    <w:p w:rsidR="000F4161" w:rsidRDefault="000F4161" w:rsidP="001B0B47"/>
    <w:p w:rsidR="000F4161" w:rsidRDefault="000F4161" w:rsidP="001B0B47"/>
    <w:p w:rsidR="000F4161" w:rsidRDefault="000F4161" w:rsidP="001B0B47">
      <w:bookmarkStart w:id="0" w:name="_GoBack"/>
      <w:bookmarkEnd w:id="0"/>
    </w:p>
    <w:p w:rsidR="000F4161" w:rsidRPr="00E26E7E" w:rsidRDefault="000F4161" w:rsidP="001B0B47">
      <w:r>
        <w:t>3.</w:t>
      </w:r>
    </w:p>
    <w:p w:rsidR="000F4161" w:rsidRDefault="000F4161" w:rsidP="00E26E7E">
      <w:pPr>
        <w:pStyle w:val="ListParagraph"/>
        <w:spacing w:line="360" w:lineRule="auto"/>
        <w:ind w:left="1077"/>
        <w:jc w:val="both"/>
        <w:rPr>
          <w:rFonts w:cs="Calibri"/>
        </w:rPr>
      </w:pPr>
    </w:p>
    <w:p w:rsidR="000F4161" w:rsidRDefault="000F4161" w:rsidP="00E26E7E">
      <w:pPr>
        <w:pStyle w:val="ListParagraph"/>
        <w:spacing w:line="360" w:lineRule="auto"/>
        <w:ind w:left="1077"/>
        <w:jc w:val="both"/>
        <w:rPr>
          <w:rFonts w:cs="Calibri"/>
        </w:rPr>
      </w:pPr>
    </w:p>
    <w:p w:rsidR="000F4161" w:rsidRDefault="000F4161" w:rsidP="00E26E7E">
      <w:pPr>
        <w:pStyle w:val="ListParagraph"/>
        <w:spacing w:line="360" w:lineRule="auto"/>
        <w:ind w:left="1077"/>
        <w:jc w:val="both"/>
        <w:rPr>
          <w:rFonts w:cs="Calibri"/>
        </w:rPr>
      </w:pPr>
    </w:p>
    <w:p w:rsidR="000F4161" w:rsidRPr="001606FA" w:rsidRDefault="000F4161" w:rsidP="001606FA">
      <w:pPr>
        <w:pStyle w:val="ListParagraph"/>
        <w:spacing w:line="360" w:lineRule="auto"/>
        <w:ind w:left="0"/>
        <w:rPr>
          <w:rFonts w:cs="Calibri"/>
          <w:sz w:val="20"/>
        </w:rPr>
      </w:pPr>
      <w:r>
        <w:rPr>
          <w:rFonts w:cs="Calibri"/>
          <w:sz w:val="20"/>
        </w:rPr>
        <w:t>.</w:t>
      </w:r>
      <w:r w:rsidRPr="001606FA">
        <w:rPr>
          <w:rFonts w:cs="Calibri"/>
          <w:sz w:val="20"/>
        </w:rPr>
        <w:t xml:space="preserve"> </w:t>
      </w:r>
    </w:p>
    <w:p w:rsidR="000F4161" w:rsidRDefault="000F4161" w:rsidP="001F6124">
      <w:pPr>
        <w:pStyle w:val="ListParagraph"/>
        <w:numPr>
          <w:ilvl w:val="0"/>
          <w:numId w:val="2"/>
        </w:numPr>
        <w:spacing w:line="240" w:lineRule="auto"/>
        <w:ind w:left="357" w:hanging="357"/>
        <w:jc w:val="both"/>
        <w:rPr>
          <w:rFonts w:cs="Calibri"/>
        </w:rPr>
      </w:pPr>
      <w:r>
        <w:rPr>
          <w:rFonts w:cs="Calibri"/>
        </w:rPr>
        <w:t>Bilinçsiz ilaç kullanımının olumsuz 3 sonucunu açıklayınız. (9 puan)</w:t>
      </w:r>
    </w:p>
    <w:p w:rsidR="000F4161" w:rsidRDefault="000F4161" w:rsidP="001B0B47">
      <w:pPr>
        <w:spacing w:line="360" w:lineRule="auto"/>
        <w:jc w:val="both"/>
        <w:rPr>
          <w:rFonts w:cs="Calibri"/>
        </w:rPr>
      </w:pPr>
      <w:r>
        <w:rPr>
          <w:rFonts w:cs="Calibri"/>
        </w:rPr>
        <w:t>1.</w:t>
      </w:r>
    </w:p>
    <w:p w:rsidR="000F4161" w:rsidRDefault="000F4161" w:rsidP="001B0B47">
      <w:pPr>
        <w:spacing w:line="360" w:lineRule="auto"/>
        <w:jc w:val="both"/>
        <w:rPr>
          <w:rFonts w:cs="Calibri"/>
        </w:rPr>
      </w:pPr>
    </w:p>
    <w:p w:rsidR="000F4161" w:rsidRDefault="000F4161" w:rsidP="001B0B47">
      <w:pPr>
        <w:spacing w:line="360" w:lineRule="auto"/>
        <w:jc w:val="both"/>
        <w:rPr>
          <w:rFonts w:cs="Calibri"/>
        </w:rPr>
      </w:pPr>
      <w:r>
        <w:rPr>
          <w:rFonts w:cs="Calibri"/>
        </w:rPr>
        <w:t>2.</w:t>
      </w:r>
    </w:p>
    <w:p w:rsidR="000F4161" w:rsidRDefault="000F4161" w:rsidP="001B0B47">
      <w:pPr>
        <w:spacing w:line="360" w:lineRule="auto"/>
        <w:jc w:val="both"/>
        <w:rPr>
          <w:rFonts w:cs="Calibri"/>
        </w:rPr>
      </w:pPr>
    </w:p>
    <w:p w:rsidR="000F4161" w:rsidRDefault="000F4161" w:rsidP="001B0B47">
      <w:pPr>
        <w:spacing w:line="360" w:lineRule="auto"/>
        <w:jc w:val="both"/>
        <w:rPr>
          <w:rFonts w:cs="Calibri"/>
        </w:rPr>
      </w:pPr>
      <w:r>
        <w:rPr>
          <w:rFonts w:cs="Calibri"/>
        </w:rPr>
        <w:t>3.</w:t>
      </w:r>
    </w:p>
    <w:p w:rsidR="000F4161" w:rsidRDefault="000F4161" w:rsidP="001B0B47">
      <w:pPr>
        <w:spacing w:line="360" w:lineRule="auto"/>
        <w:jc w:val="both"/>
        <w:rPr>
          <w:rFonts w:cs="Calibri"/>
        </w:rPr>
      </w:pPr>
    </w:p>
    <w:p w:rsidR="000F4161" w:rsidRPr="001B0B47" w:rsidRDefault="000F4161" w:rsidP="001F6124">
      <w:pPr>
        <w:pStyle w:val="ListParagraph"/>
        <w:numPr>
          <w:ilvl w:val="0"/>
          <w:numId w:val="2"/>
        </w:numPr>
        <w:spacing w:line="240" w:lineRule="auto"/>
        <w:ind w:left="357" w:hanging="357"/>
        <w:jc w:val="both"/>
        <w:rPr>
          <w:rFonts w:cs="Calibri"/>
        </w:rPr>
      </w:pPr>
      <w:r>
        <w:rPr>
          <w:noProof/>
          <w:lang w:eastAsia="tr-TR"/>
        </w:rPr>
        <w:pict>
          <v:shape id="Resim 16" o:spid="_x0000_s1040" type="#_x0000_t75" style="position:absolute;left:0;text-align:left;margin-left:99.8pt;margin-top:29.9pt;width:103.5pt;height:98.35pt;z-index:251662336;visibility:visible">
            <v:imagedata r:id="rId12" o:title=""/>
          </v:shape>
        </w:pict>
      </w:r>
      <w:r>
        <w:rPr>
          <w:rFonts w:cs="Calibri"/>
        </w:rPr>
        <w:t>1. ve 2. durumda şekildeki gibi olan yaylar 3. durumda olur, neden? (9,10,11. Sorular 5 puan)</w:t>
      </w:r>
    </w:p>
    <w:p w:rsidR="000F4161" w:rsidRPr="001B0B47" w:rsidRDefault="000F4161" w:rsidP="001B0B47">
      <w:pPr>
        <w:spacing w:line="360" w:lineRule="auto"/>
        <w:jc w:val="both"/>
        <w:rPr>
          <w:rFonts w:cs="Calibri"/>
        </w:rPr>
      </w:pPr>
    </w:p>
    <w:p w:rsidR="000F4161" w:rsidRDefault="000F4161" w:rsidP="00E26E7E">
      <w:pPr>
        <w:spacing w:line="360" w:lineRule="auto"/>
        <w:jc w:val="both"/>
        <w:rPr>
          <w:rFonts w:cs="Calibri"/>
        </w:rPr>
      </w:pPr>
      <w:r>
        <w:rPr>
          <w:noProof/>
          <w:lang w:eastAsia="tr-TR"/>
        </w:rPr>
        <w:pict>
          <v:shape id="Metin Kutusu 18" o:spid="_x0000_s1041" type="#_x0000_t202" style="position:absolute;left:0;text-align:left;margin-left:21pt;margin-top:28.8pt;width:54.75pt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" filled="f" stroked="f">
            <v:fill o:detectmouseclick="t"/>
            <v:textbox>
              <w:txbxContent>
                <w:p w:rsidR="000F4161" w:rsidRPr="00A95C6C" w:rsidRDefault="000F4161" w:rsidP="001F6124">
                  <w:pPr>
                    <w:spacing w:line="360" w:lineRule="auto"/>
                    <w:jc w:val="center"/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  <w:r w:rsidRPr="00A95C6C">
                    <w:rPr>
                      <w:rFonts w:cs="Calibri"/>
                      <w:color w:val="000000"/>
                      <w:sz w:val="20"/>
                      <w:szCs w:val="20"/>
                    </w:rPr>
                    <w:t>1.Durum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42" type="#_x0000_t202" style="position:absolute;left:0;text-align:left;margin-left:136.5pt;margin-top:28.75pt;width:54.75pt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" filled="f" stroked="f">
            <v:fill o:detectmouseclick="t"/>
            <v:textbox>
              <w:txbxContent>
                <w:p w:rsidR="000F4161" w:rsidRPr="00A95C6C" w:rsidRDefault="000F4161" w:rsidP="001F6124">
                  <w:pPr>
                    <w:spacing w:line="360" w:lineRule="auto"/>
                    <w:jc w:val="center"/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  <w:r w:rsidRPr="00A95C6C">
                    <w:rPr>
                      <w:rFonts w:cs="Calibri"/>
                      <w:color w:val="000000"/>
                      <w:sz w:val="20"/>
                      <w:szCs w:val="20"/>
                    </w:rPr>
                    <w:t>2.Durum</w:t>
                  </w:r>
                </w:p>
              </w:txbxContent>
            </v:textbox>
          </v:shape>
        </w:pict>
      </w:r>
    </w:p>
    <w:p w:rsidR="000F4161" w:rsidRDefault="000F4161" w:rsidP="00E26E7E">
      <w:pPr>
        <w:spacing w:line="360" w:lineRule="auto"/>
        <w:jc w:val="both"/>
        <w:rPr>
          <w:rFonts w:cs="Calibri"/>
        </w:rPr>
      </w:pPr>
    </w:p>
    <w:p w:rsidR="000F4161" w:rsidRDefault="000F4161" w:rsidP="00E26E7E">
      <w:pPr>
        <w:spacing w:line="360" w:lineRule="auto"/>
        <w:jc w:val="both"/>
        <w:rPr>
          <w:rFonts w:cs="Calibri"/>
        </w:rPr>
      </w:pPr>
      <w:r>
        <w:rPr>
          <w:noProof/>
          <w:lang w:eastAsia="tr-TR"/>
        </w:rPr>
        <w:pict>
          <v:shape id="Resim 17" o:spid="_x0000_s1043" type="#_x0000_t75" style="position:absolute;left:0;text-align:left;margin-left:-14.15pt;margin-top:17.8pt;width:106.5pt;height:102.35pt;z-index:251661312;visibility:visible">
            <v:imagedata r:id="rId13" o:title=""/>
          </v:shape>
        </w:pict>
      </w:r>
    </w:p>
    <w:p w:rsidR="000F4161" w:rsidRDefault="000F4161" w:rsidP="00E26E7E">
      <w:pPr>
        <w:spacing w:line="360" w:lineRule="auto"/>
        <w:jc w:val="both"/>
        <w:rPr>
          <w:rFonts w:cs="Calibri"/>
        </w:rPr>
      </w:pPr>
    </w:p>
    <w:p w:rsidR="000F4161" w:rsidRDefault="000F4161" w:rsidP="00E26E7E">
      <w:pPr>
        <w:spacing w:line="360" w:lineRule="auto"/>
        <w:jc w:val="both"/>
        <w:rPr>
          <w:rFonts w:cs="Calibri"/>
        </w:rPr>
      </w:pPr>
      <w:r>
        <w:rPr>
          <w:noProof/>
          <w:lang w:eastAsia="tr-TR"/>
        </w:rPr>
        <w:pict>
          <v:shape id="Metin Kutusu 20" o:spid="_x0000_s1044" type="#_x0000_t202" style="position:absolute;left:0;text-align:left;margin-left:21pt;margin-top:25.2pt;width:54.75pt;height:2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" filled="f" stroked="f">
            <v:fill o:detectmouseclick="t"/>
            <v:textbox>
              <w:txbxContent>
                <w:p w:rsidR="000F4161" w:rsidRPr="00A95C6C" w:rsidRDefault="000F4161" w:rsidP="001F6124">
                  <w:pPr>
                    <w:spacing w:line="360" w:lineRule="auto"/>
                    <w:jc w:val="center"/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  <w:r w:rsidRPr="00A95C6C">
                    <w:rPr>
                      <w:rFonts w:cs="Calibri"/>
                      <w:color w:val="000000"/>
                      <w:sz w:val="20"/>
                      <w:szCs w:val="20"/>
                    </w:rPr>
                    <w:t>3.Durum</w:t>
                  </w:r>
                </w:p>
              </w:txbxContent>
            </v:textbox>
          </v:shape>
        </w:pict>
      </w:r>
    </w:p>
    <w:p w:rsidR="000F4161" w:rsidRDefault="000F4161" w:rsidP="00E26E7E">
      <w:pPr>
        <w:spacing w:line="360" w:lineRule="auto"/>
        <w:jc w:val="both"/>
        <w:rPr>
          <w:rFonts w:cs="Calibri"/>
        </w:rPr>
      </w:pPr>
    </w:p>
    <w:p w:rsidR="000F4161" w:rsidRDefault="000F4161" w:rsidP="00E26E7E">
      <w:pPr>
        <w:spacing w:line="360" w:lineRule="auto"/>
        <w:jc w:val="both"/>
        <w:rPr>
          <w:rFonts w:cs="Calibri"/>
        </w:rPr>
      </w:pPr>
      <w:r>
        <w:rPr>
          <w:noProof/>
          <w:lang w:eastAsia="tr-TR"/>
        </w:rPr>
        <w:pict>
          <v:shape id="Resim 2" o:spid="_x0000_s1045" type="#_x0000_t75" style="position:absolute;left:0;text-align:left;margin-left:26.9pt;margin-top:29.3pt;width:207.4pt;height:129.75pt;z-index:251655168;visibility:visible">
            <v:imagedata r:id="rId14" o:title=""/>
          </v:shape>
        </w:pict>
      </w:r>
    </w:p>
    <w:p w:rsidR="000F4161" w:rsidRPr="001F6124" w:rsidRDefault="000F4161" w:rsidP="001F6124">
      <w:pPr>
        <w:pStyle w:val="ListParagraph"/>
        <w:numPr>
          <w:ilvl w:val="0"/>
          <w:numId w:val="2"/>
        </w:numPr>
        <w:spacing w:line="360" w:lineRule="auto"/>
        <w:jc w:val="both"/>
        <w:rPr>
          <w:rFonts w:cs="Calibri"/>
        </w:rPr>
      </w:pPr>
    </w:p>
    <w:p w:rsidR="000F4161" w:rsidRDefault="000F4161" w:rsidP="00E26E7E">
      <w:pPr>
        <w:spacing w:line="360" w:lineRule="auto"/>
        <w:jc w:val="both"/>
        <w:rPr>
          <w:rFonts w:cs="Calibri"/>
        </w:rPr>
      </w:pPr>
    </w:p>
    <w:p w:rsidR="000F4161" w:rsidRPr="00E26E7E" w:rsidRDefault="000F4161" w:rsidP="00E26E7E">
      <w:pPr>
        <w:spacing w:line="360" w:lineRule="auto"/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  <w:r>
        <w:rPr>
          <w:noProof/>
          <w:lang w:eastAsia="tr-TR"/>
        </w:rPr>
        <w:pict>
          <v:shape id="Resim 1" o:spid="_x0000_s1046" type="#_x0000_t75" style="position:absolute;left:0;text-align:left;margin-left:20.9pt;margin-top:25.35pt;width:244.5pt;height:122.25pt;z-index:251654144;visibility:visible">
            <v:imagedata r:id="rId15" o:title=""/>
          </v:shape>
        </w:pict>
      </w:r>
    </w:p>
    <w:p w:rsidR="000F4161" w:rsidRPr="001F6124" w:rsidRDefault="000F4161" w:rsidP="001F6124">
      <w:pPr>
        <w:pStyle w:val="ListParagraph"/>
        <w:numPr>
          <w:ilvl w:val="0"/>
          <w:numId w:val="2"/>
        </w:num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</w:p>
    <w:p w:rsidR="000F4161" w:rsidRDefault="000F4161" w:rsidP="00281E95">
      <w:pPr>
        <w:jc w:val="both"/>
        <w:rPr>
          <w:rFonts w:cs="Calibri"/>
        </w:rPr>
      </w:pPr>
      <w:r w:rsidRPr="001606FA">
        <w:rPr>
          <w:rFonts w:cs="Calibri"/>
          <w:sz w:val="20"/>
        </w:rPr>
        <w:t xml:space="preserve">Süre 40 dakikadır. Başarılar. </w:t>
      </w:r>
      <w:r>
        <w:rPr>
          <w:rFonts w:cs="Calibri"/>
          <w:sz w:val="20"/>
        </w:rPr>
        <w:t>…………………</w:t>
      </w:r>
      <w:r w:rsidRPr="001606FA">
        <w:rPr>
          <w:rFonts w:cs="Calibri"/>
          <w:sz w:val="20"/>
        </w:rPr>
        <w:t xml:space="preserve"> – Bilim Uyg. Ö</w:t>
      </w:r>
      <w:r>
        <w:rPr>
          <w:rFonts w:cs="Calibri"/>
          <w:sz w:val="20"/>
        </w:rPr>
        <w:t>ğr</w:t>
      </w:r>
    </w:p>
    <w:sectPr w:rsidR="000F4161" w:rsidSect="001F6124">
      <w:type w:val="continuous"/>
      <w:pgSz w:w="11906" w:h="16838"/>
      <w:pgMar w:top="709" w:right="566" w:bottom="568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210"/>
    <w:multiLevelType w:val="hybridMultilevel"/>
    <w:tmpl w:val="63B45F40"/>
    <w:lvl w:ilvl="0" w:tplc="041F0013">
      <w:start w:val="1"/>
      <w:numFmt w:val="upperRoman"/>
      <w:lvlText w:val="%1."/>
      <w:lvlJc w:val="right"/>
      <w:pPr>
        <w:ind w:left="1800" w:hanging="18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0F7A5CE8"/>
    <w:multiLevelType w:val="hybridMultilevel"/>
    <w:tmpl w:val="0EA8885A"/>
    <w:lvl w:ilvl="0" w:tplc="6E00674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4A382D"/>
    <w:multiLevelType w:val="hybridMultilevel"/>
    <w:tmpl w:val="4552D17C"/>
    <w:lvl w:ilvl="0" w:tplc="22C07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2"/>
      </w:rPr>
    </w:lvl>
    <w:lvl w:ilvl="1" w:tplc="041F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F0013">
      <w:start w:val="1"/>
      <w:numFmt w:val="upperRoman"/>
      <w:lvlText w:val="%3."/>
      <w:lvlJc w:val="right"/>
      <w:pPr>
        <w:ind w:left="1598" w:hanging="180"/>
      </w:pPr>
      <w:rPr>
        <w:rFonts w:cs="Times New Roman"/>
      </w:rPr>
    </w:lvl>
    <w:lvl w:ilvl="3" w:tplc="041F0019">
      <w:start w:val="1"/>
      <w:numFmt w:val="lowerLetter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A280D0B"/>
    <w:multiLevelType w:val="hybridMultilevel"/>
    <w:tmpl w:val="8340CEE4"/>
    <w:lvl w:ilvl="0" w:tplc="7258266C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BD81F92"/>
    <w:multiLevelType w:val="multilevel"/>
    <w:tmpl w:val="F2BEF966"/>
    <w:lvl w:ilvl="0">
      <w:start w:val="1"/>
      <w:numFmt w:val="upperRoman"/>
      <w:lvlText w:val="%1."/>
      <w:lvlJc w:val="righ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47315E32"/>
    <w:multiLevelType w:val="hybridMultilevel"/>
    <w:tmpl w:val="F2BEF966"/>
    <w:lvl w:ilvl="0" w:tplc="041F0013">
      <w:start w:val="1"/>
      <w:numFmt w:val="upperRoman"/>
      <w:lvlText w:val="%1."/>
      <w:lvlJc w:val="righ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491616CA"/>
    <w:multiLevelType w:val="hybridMultilevel"/>
    <w:tmpl w:val="8856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DD45DC"/>
    <w:multiLevelType w:val="hybridMultilevel"/>
    <w:tmpl w:val="B2EEC9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1817B0"/>
    <w:multiLevelType w:val="hybridMultilevel"/>
    <w:tmpl w:val="3CDAE59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19">
      <w:start w:val="1"/>
      <w:numFmt w:val="lowerLetter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B64"/>
    <w:rsid w:val="00026AB8"/>
    <w:rsid w:val="000409B2"/>
    <w:rsid w:val="00055FBF"/>
    <w:rsid w:val="00073FD7"/>
    <w:rsid w:val="00075E8E"/>
    <w:rsid w:val="00084C0F"/>
    <w:rsid w:val="000D790F"/>
    <w:rsid w:val="000E6ABD"/>
    <w:rsid w:val="000F4161"/>
    <w:rsid w:val="00106D3B"/>
    <w:rsid w:val="00145BD0"/>
    <w:rsid w:val="001606FA"/>
    <w:rsid w:val="00172920"/>
    <w:rsid w:val="00194F48"/>
    <w:rsid w:val="001959C6"/>
    <w:rsid w:val="00197540"/>
    <w:rsid w:val="001B0B47"/>
    <w:rsid w:val="001B0E5F"/>
    <w:rsid w:val="001B1EA3"/>
    <w:rsid w:val="001E1E43"/>
    <w:rsid w:val="001F6124"/>
    <w:rsid w:val="00210A01"/>
    <w:rsid w:val="00212D9A"/>
    <w:rsid w:val="00233124"/>
    <w:rsid w:val="0024023A"/>
    <w:rsid w:val="00251E8E"/>
    <w:rsid w:val="00254901"/>
    <w:rsid w:val="00265F62"/>
    <w:rsid w:val="002734D9"/>
    <w:rsid w:val="00276CF3"/>
    <w:rsid w:val="0028037C"/>
    <w:rsid w:val="00281E95"/>
    <w:rsid w:val="002971C9"/>
    <w:rsid w:val="002C3A4B"/>
    <w:rsid w:val="00324675"/>
    <w:rsid w:val="00330A75"/>
    <w:rsid w:val="00334ACB"/>
    <w:rsid w:val="0035457E"/>
    <w:rsid w:val="0038299B"/>
    <w:rsid w:val="004250E3"/>
    <w:rsid w:val="004464AD"/>
    <w:rsid w:val="00460B22"/>
    <w:rsid w:val="0048594D"/>
    <w:rsid w:val="00492E7B"/>
    <w:rsid w:val="004A64AD"/>
    <w:rsid w:val="004F11ED"/>
    <w:rsid w:val="004F7628"/>
    <w:rsid w:val="00525892"/>
    <w:rsid w:val="00530146"/>
    <w:rsid w:val="00541540"/>
    <w:rsid w:val="00541EFD"/>
    <w:rsid w:val="005525D1"/>
    <w:rsid w:val="005A5FF1"/>
    <w:rsid w:val="005E632E"/>
    <w:rsid w:val="005E6552"/>
    <w:rsid w:val="0061132E"/>
    <w:rsid w:val="00615DE3"/>
    <w:rsid w:val="0062155C"/>
    <w:rsid w:val="00625656"/>
    <w:rsid w:val="00651F79"/>
    <w:rsid w:val="006803DC"/>
    <w:rsid w:val="006D1171"/>
    <w:rsid w:val="006D12D8"/>
    <w:rsid w:val="006D5298"/>
    <w:rsid w:val="006F7C86"/>
    <w:rsid w:val="007264D1"/>
    <w:rsid w:val="00726C60"/>
    <w:rsid w:val="00742957"/>
    <w:rsid w:val="00783AFA"/>
    <w:rsid w:val="007D4ED4"/>
    <w:rsid w:val="007D5858"/>
    <w:rsid w:val="007E05BB"/>
    <w:rsid w:val="007F17FA"/>
    <w:rsid w:val="007F471D"/>
    <w:rsid w:val="00812BAE"/>
    <w:rsid w:val="00815928"/>
    <w:rsid w:val="008251BB"/>
    <w:rsid w:val="008279DB"/>
    <w:rsid w:val="00876242"/>
    <w:rsid w:val="008834EB"/>
    <w:rsid w:val="0092643B"/>
    <w:rsid w:val="00946221"/>
    <w:rsid w:val="00950216"/>
    <w:rsid w:val="00950D8E"/>
    <w:rsid w:val="0095414A"/>
    <w:rsid w:val="00972A31"/>
    <w:rsid w:val="00977C78"/>
    <w:rsid w:val="009877CB"/>
    <w:rsid w:val="009C2966"/>
    <w:rsid w:val="009C5B64"/>
    <w:rsid w:val="009C7712"/>
    <w:rsid w:val="009E781D"/>
    <w:rsid w:val="00A00C62"/>
    <w:rsid w:val="00A06CE3"/>
    <w:rsid w:val="00A36C69"/>
    <w:rsid w:val="00A7448D"/>
    <w:rsid w:val="00A82F76"/>
    <w:rsid w:val="00A95C6C"/>
    <w:rsid w:val="00A97013"/>
    <w:rsid w:val="00AA2DB9"/>
    <w:rsid w:val="00AA6179"/>
    <w:rsid w:val="00AB0FC6"/>
    <w:rsid w:val="00AD631C"/>
    <w:rsid w:val="00B0309B"/>
    <w:rsid w:val="00B82AF3"/>
    <w:rsid w:val="00B93202"/>
    <w:rsid w:val="00B97E0A"/>
    <w:rsid w:val="00BD45B4"/>
    <w:rsid w:val="00C17389"/>
    <w:rsid w:val="00C335C4"/>
    <w:rsid w:val="00C7124C"/>
    <w:rsid w:val="00C8150E"/>
    <w:rsid w:val="00CB3115"/>
    <w:rsid w:val="00CB4FC2"/>
    <w:rsid w:val="00CC539C"/>
    <w:rsid w:val="00D526DF"/>
    <w:rsid w:val="00D8758E"/>
    <w:rsid w:val="00DA53DC"/>
    <w:rsid w:val="00DC697A"/>
    <w:rsid w:val="00DE3DB2"/>
    <w:rsid w:val="00DF141A"/>
    <w:rsid w:val="00E02F67"/>
    <w:rsid w:val="00E26E7E"/>
    <w:rsid w:val="00E309C1"/>
    <w:rsid w:val="00E34B8A"/>
    <w:rsid w:val="00E55345"/>
    <w:rsid w:val="00E61B5D"/>
    <w:rsid w:val="00E754B0"/>
    <w:rsid w:val="00ED1CC6"/>
    <w:rsid w:val="00EF1E5D"/>
    <w:rsid w:val="00EF62A5"/>
    <w:rsid w:val="00F372E1"/>
    <w:rsid w:val="00F41948"/>
    <w:rsid w:val="00F43538"/>
    <w:rsid w:val="00FB230E"/>
    <w:rsid w:val="00FC481D"/>
    <w:rsid w:val="00FC4839"/>
    <w:rsid w:val="00FE5732"/>
    <w:rsid w:val="00FF0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4A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415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4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154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B4FC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E26E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1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168</Words>
  <Characters>958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</dc:title>
  <dc:subject/>
  <dc:creator>İLKER PALAK</dc:creator>
  <cp:keywords/>
  <dc:description/>
  <cp:lastModifiedBy>fatih</cp:lastModifiedBy>
  <cp:revision>3</cp:revision>
  <dcterms:created xsi:type="dcterms:W3CDTF">2014-11-20T19:12:00Z</dcterms:created>
  <dcterms:modified xsi:type="dcterms:W3CDTF">2014-11-20T19:13:00Z</dcterms:modified>
</cp:coreProperties>
</file>